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8203F7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DARELL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43DEC6DD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Chart, Kent.</w:t>
      </w:r>
    </w:p>
    <w:p w14:paraId="547FE599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9980C34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918F6C3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7DBF88CD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https://www.kentarchaeology.org.uk/Research/Libr/Wills/NameOrder/D.htm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7F02B3E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3B7AC4A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59404B" w14:textId="77777777" w:rsidR="00302EFB" w:rsidRDefault="00302EFB" w:rsidP="00302EF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June 2022</w:t>
      </w:r>
    </w:p>
    <w:p w14:paraId="6E55F7F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12118" w14:textId="77777777" w:rsidR="00302EFB" w:rsidRDefault="00302EFB" w:rsidP="009139A6">
      <w:r>
        <w:separator/>
      </w:r>
    </w:p>
  </w:endnote>
  <w:endnote w:type="continuationSeparator" w:id="0">
    <w:p w14:paraId="4AA5F820" w14:textId="77777777" w:rsidR="00302EFB" w:rsidRDefault="00302E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F91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13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796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59996" w14:textId="77777777" w:rsidR="00302EFB" w:rsidRDefault="00302EFB" w:rsidP="009139A6">
      <w:r>
        <w:separator/>
      </w:r>
    </w:p>
  </w:footnote>
  <w:footnote w:type="continuationSeparator" w:id="0">
    <w:p w14:paraId="2E2287A8" w14:textId="77777777" w:rsidR="00302EFB" w:rsidRDefault="00302E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C46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D758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402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2EFB"/>
    <w:rsid w:val="000666E0"/>
    <w:rsid w:val="002510B7"/>
    <w:rsid w:val="00302EF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705062"/>
  <w15:chartTrackingRefBased/>
  <w15:docId w15:val="{C74694EF-8D63-49D5-92E3-2DDE4047C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02E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D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2022-08-30T20:31:00Z</dcterms:created>
  <dcterms:modified xsi:type="dcterms:W3CDTF">2022-08-30T20:32:00Z</dcterms:modified>
</cp:coreProperties>
</file>